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248C22" w14:textId="77777777" w:rsidR="001406BD" w:rsidRDefault="001406BD" w:rsidP="001406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BASSON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fl.1415)</w:t>
      </w:r>
    </w:p>
    <w:p w14:paraId="7D20B3AA" w14:textId="77777777" w:rsidR="001406BD" w:rsidRDefault="001406BD" w:rsidP="001406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Thaxted, Essex. Bladesmith.</w:t>
      </w:r>
    </w:p>
    <w:p w14:paraId="6A996D40" w14:textId="77777777" w:rsidR="001406BD" w:rsidRDefault="001406BD" w:rsidP="001406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01310E" w14:textId="77777777" w:rsidR="001406BD" w:rsidRDefault="001406BD" w:rsidP="001406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C3A2C8" w14:textId="77777777" w:rsidR="001406BD" w:rsidRDefault="001406BD" w:rsidP="001406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1415</w:t>
      </w:r>
      <w:r>
        <w:rPr>
          <w:rFonts w:ascii="Times New Roman" w:hAnsi="Times New Roman" w:cs="Times New Roman"/>
          <w:sz w:val="24"/>
          <w:szCs w:val="24"/>
        </w:rPr>
        <w:tab/>
        <w:t>Robert Porter of Thaxted(q.v.) brought a plaint of debt against him, John Steer</w:t>
      </w:r>
    </w:p>
    <w:p w14:paraId="47488B14" w14:textId="77777777" w:rsidR="001406BD" w:rsidRDefault="001406BD" w:rsidP="001406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of Thaxted(q.v.), John Stace of Thaxted(q.v.),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Rynger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Thaxted(q.v.),</w:t>
      </w:r>
    </w:p>
    <w:p w14:paraId="450C4F7D" w14:textId="77777777" w:rsidR="001406BD" w:rsidRDefault="001406BD" w:rsidP="001406BD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Walter </w:t>
      </w:r>
      <w:proofErr w:type="spellStart"/>
      <w:r>
        <w:rPr>
          <w:rFonts w:ascii="Times New Roman" w:hAnsi="Times New Roman" w:cs="Times New Roman"/>
          <w:sz w:val="24"/>
          <w:szCs w:val="24"/>
        </w:rPr>
        <w:t>Wakelyn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Thaxted(q.v.), John Essex of Thaxted(q.v.) and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Lorchen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Thaxted(q.v.).</w:t>
      </w:r>
    </w:p>
    <w:p w14:paraId="0452445B" w14:textId="77777777" w:rsidR="001406BD" w:rsidRDefault="001406BD" w:rsidP="001406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 </w:t>
      </w:r>
      <w:hyperlink r:id="rId6" w:history="1">
        <w:r w:rsidRPr="00A85632">
          <w:rPr>
            <w:rStyle w:val="Hyperlink"/>
            <w:rFonts w:ascii="Times New Roman" w:hAnsi="Times New Roman" w:cs="Times New Roman"/>
            <w:sz w:val="24"/>
            <w:szCs w:val="24"/>
          </w:rPr>
          <w:t>https://waalt.uh.edu/index.php/CP40/618:_K-Z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14:paraId="631517A5" w14:textId="77777777" w:rsidR="001406BD" w:rsidRDefault="001406BD" w:rsidP="001406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3904CF" w14:textId="77777777" w:rsidR="001406BD" w:rsidRDefault="001406BD" w:rsidP="001406BD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57A5A4F" w14:textId="77777777" w:rsidR="001406BD" w:rsidRDefault="001406BD" w:rsidP="001406B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 June 2022</w:t>
      </w:r>
    </w:p>
    <w:p w14:paraId="6058EC94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0975AB" w14:textId="77777777" w:rsidR="001406BD" w:rsidRDefault="001406BD" w:rsidP="009139A6">
      <w:r>
        <w:separator/>
      </w:r>
    </w:p>
  </w:endnote>
  <w:endnote w:type="continuationSeparator" w:id="0">
    <w:p w14:paraId="5D0C143C" w14:textId="77777777" w:rsidR="001406BD" w:rsidRDefault="001406B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75988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AFB50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A0112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78C481" w14:textId="77777777" w:rsidR="001406BD" w:rsidRDefault="001406BD" w:rsidP="009139A6">
      <w:r>
        <w:separator/>
      </w:r>
    </w:p>
  </w:footnote>
  <w:footnote w:type="continuationSeparator" w:id="0">
    <w:p w14:paraId="3E018743" w14:textId="77777777" w:rsidR="001406BD" w:rsidRDefault="001406B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46567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7D27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2BBC2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06BD"/>
    <w:rsid w:val="000666E0"/>
    <w:rsid w:val="001406BD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57797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D24A1A"/>
  <w15:chartTrackingRefBased/>
  <w15:docId w15:val="{ACA91DB5-0874-4501-8619-E71E91A716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1406B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618:_K-Z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67</Words>
  <Characters>386</Characters>
  <Application>Microsoft Office Word</Application>
  <DocSecurity>0</DocSecurity>
  <Lines>3</Lines>
  <Paragraphs>1</Paragraphs>
  <ScaleCrop>false</ScaleCrop>
  <Company/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cp:lastPrinted>2023-03-11T17:56:00Z</cp:lastPrinted>
  <dcterms:created xsi:type="dcterms:W3CDTF">2022-06-24T13:49:00Z</dcterms:created>
  <dcterms:modified xsi:type="dcterms:W3CDTF">2023-03-11T17:56:00Z</dcterms:modified>
</cp:coreProperties>
</file>